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3503A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3503AA" w:rsidRPr="003503A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3503AA" w:rsidRPr="003503A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3503AA" w:rsidRPr="003503AA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3503AA" w:rsidRPr="003503AA">
          <w:rPr>
            <w:u w:val="single"/>
          </w:rPr>
          <w:t xml:space="preserve"> 07143/015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3503AA" w:rsidRPr="003503AA">
          <w:rPr>
            <w:rStyle w:val="aa"/>
          </w:rPr>
          <w:t xml:space="preserve"> Врач - торакальный хирург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3503AA" w:rsidRPr="003503AA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3503AA" w:rsidRPr="003503A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443D81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443D81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3503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443D81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443D81" w:rsidRPr="004C53B3">
            <w:rPr>
              <w:rStyle w:val="ad"/>
              <w:sz w:val="20"/>
              <w:szCs w:val="20"/>
            </w:rPr>
            <w:fldChar w:fldCharType="separate"/>
          </w:r>
          <w:r w:rsidR="003503AA">
            <w:rPr>
              <w:rStyle w:val="ad"/>
              <w:noProof/>
              <w:sz w:val="20"/>
              <w:szCs w:val="20"/>
            </w:rPr>
            <w:t>1</w:t>
          </w:r>
          <w:r w:rsidR="00443D81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503AA" w:rsidRPr="003503AA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5E4271517174EB985EEFCFF45F6525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5- Х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7FE8DFC55C64075A2FEBEF8F51E2DF6"/>
    <w:docVar w:name="rm_id" w:val="189"/>
    <w:docVar w:name="rm_name" w:val=" Врач - торакальный хирург "/>
    <w:docVar w:name="rm_number" w:val=" 07143/015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 "/>
    <w:docVar w:name="version" w:val="51"/>
  </w:docVars>
  <w:rsids>
    <w:rsidRoot w:val="009A1B98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503AA"/>
    <w:rsid w:val="00367816"/>
    <w:rsid w:val="003876C3"/>
    <w:rsid w:val="003C24DB"/>
    <w:rsid w:val="00402CAC"/>
    <w:rsid w:val="00443D81"/>
    <w:rsid w:val="00444410"/>
    <w:rsid w:val="004A47AD"/>
    <w:rsid w:val="004B7CEF"/>
    <w:rsid w:val="004C4DB2"/>
    <w:rsid w:val="004C53B3"/>
    <w:rsid w:val="004D74D7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C5AD1"/>
    <w:rsid w:val="007D1852"/>
    <w:rsid w:val="007D2CEA"/>
    <w:rsid w:val="00814BF6"/>
    <w:rsid w:val="00871CB3"/>
    <w:rsid w:val="00883461"/>
    <w:rsid w:val="008E68DE"/>
    <w:rsid w:val="0090588D"/>
    <w:rsid w:val="0092778A"/>
    <w:rsid w:val="009534CE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5202C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2016-10-17T10:31:00Z</dcterms:created>
  <dcterms:modified xsi:type="dcterms:W3CDTF">2016-10-18T09:18:00Z</dcterms:modified>
</cp:coreProperties>
</file>